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E8D3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WAYFER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1C65CD02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8767DDA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44C6C98B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192EBFED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185A630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6F455707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Dec.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52288E58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78E9A7E6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36DB0BE8" w14:textId="77777777" w:rsidR="00222D5C" w:rsidRDefault="00222D5C" w:rsidP="00222D5C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 October 2021</w:t>
      </w:r>
    </w:p>
    <w:p w14:paraId="703108D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E6F4" w14:textId="77777777" w:rsidR="00222D5C" w:rsidRDefault="00222D5C" w:rsidP="009139A6">
      <w:r>
        <w:separator/>
      </w:r>
    </w:p>
  </w:endnote>
  <w:endnote w:type="continuationSeparator" w:id="0">
    <w:p w14:paraId="29CEB69F" w14:textId="77777777" w:rsidR="00222D5C" w:rsidRDefault="00222D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14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4F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30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DE42C" w14:textId="77777777" w:rsidR="00222D5C" w:rsidRDefault="00222D5C" w:rsidP="009139A6">
      <w:r>
        <w:separator/>
      </w:r>
    </w:p>
  </w:footnote>
  <w:footnote w:type="continuationSeparator" w:id="0">
    <w:p w14:paraId="370E5BF7" w14:textId="77777777" w:rsidR="00222D5C" w:rsidRDefault="00222D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DE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EA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31D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D5C"/>
    <w:rsid w:val="000666E0"/>
    <w:rsid w:val="00222D5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44FCF"/>
  <w15:chartTrackingRefBased/>
  <w15:docId w15:val="{697431F4-0DAD-49FF-8F49-BD7D7302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2021-11-10T20:43:00Z</dcterms:created>
  <dcterms:modified xsi:type="dcterms:W3CDTF">2021-11-10T20:43:00Z</dcterms:modified>
</cp:coreProperties>
</file>